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0E216942" w:rsidR="008D712F" w:rsidRPr="008D712F" w:rsidRDefault="00464B19" w:rsidP="008D712F">
      <w:pPr>
        <w:pStyle w:val="Titel"/>
        <w:rPr>
          <w:sz w:val="36"/>
          <w:szCs w:val="28"/>
        </w:rPr>
      </w:pPr>
      <w:r w:rsidRPr="00464B19">
        <w:rPr>
          <w:sz w:val="36"/>
          <w:szCs w:val="28"/>
        </w:rPr>
        <w:t>Stimmung</w:t>
      </w:r>
      <w:r>
        <w:rPr>
          <w:sz w:val="36"/>
          <w:szCs w:val="28"/>
        </w:rPr>
        <w:t xml:space="preserve">sabfrage – </w:t>
      </w:r>
      <w:r w:rsidRPr="00464B19">
        <w:rPr>
          <w:sz w:val="36"/>
          <w:szCs w:val="28"/>
        </w:rPr>
        <w:t>Person</w:t>
      </w:r>
    </w:p>
    <w:tbl>
      <w:tblPr>
        <w:tblStyle w:val="Tabellenraster"/>
        <w:tblW w:w="59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ook w:val="01E0" w:firstRow="1" w:lastRow="1" w:firstColumn="1" w:lastColumn="1" w:noHBand="0" w:noVBand="0"/>
      </w:tblPr>
      <w:tblGrid>
        <w:gridCol w:w="5973"/>
      </w:tblGrid>
      <w:tr w:rsidR="00464B19" w:rsidRPr="00073C48" w14:paraId="3759C079" w14:textId="77777777" w:rsidTr="00464B19">
        <w:trPr>
          <w:cantSplit/>
          <w:trHeight w:val="653"/>
          <w:jc w:val="center"/>
        </w:trPr>
        <w:tc>
          <w:tcPr>
            <w:tcW w:w="5973" w:type="dxa"/>
            <w:shd w:val="clear" w:color="auto" w:fill="707173"/>
            <w:vAlign w:val="center"/>
          </w:tcPr>
          <w:p w14:paraId="2D57FE93" w14:textId="5A5AE50D" w:rsidR="00464B19" w:rsidRPr="00073C48" w:rsidRDefault="00464B19" w:rsidP="00415611">
            <w:pPr>
              <w:pStyle w:val="Tabelle-berschriftW"/>
            </w:pPr>
            <w:r>
              <w:t>Wie empfindest Du die Stimmung im Team?</w:t>
            </w:r>
          </w:p>
        </w:tc>
      </w:tr>
      <w:tr w:rsidR="00464B19" w:rsidRPr="00073C48" w14:paraId="1942BC46" w14:textId="77777777" w:rsidTr="00464B19">
        <w:trPr>
          <w:cantSplit/>
          <w:trHeight w:val="653"/>
          <w:jc w:val="center"/>
        </w:trPr>
        <w:tc>
          <w:tcPr>
            <w:tcW w:w="5973" w:type="dxa"/>
            <w:shd w:val="clear" w:color="auto" w:fill="auto"/>
          </w:tcPr>
          <w:p w14:paraId="7BF899A5" w14:textId="370A511B" w:rsidR="00464B19" w:rsidRPr="00073C48" w:rsidRDefault="00464B19" w:rsidP="00464B19">
            <w:pPr>
              <w:pStyle w:val="Tabelle-berschriftW"/>
            </w:pPr>
            <w:r>
              <w:rPr>
                <w:noProof/>
              </w:rPr>
              <w:drawing>
                <wp:inline distT="0" distB="0" distL="0" distR="0" wp14:anchorId="21D6429D" wp14:editId="33C657A7">
                  <wp:extent cx="590400" cy="590400"/>
                  <wp:effectExtent l="0" t="0" r="0" b="0"/>
                  <wp:docPr id="44344822" name="Grafik 44344822" descr="Lust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18178" name="Grafik 498018178" descr="Lustig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B1D7A9B" wp14:editId="14F57D74">
                  <wp:extent cx="590400" cy="590400"/>
                  <wp:effectExtent l="0" t="0" r="0" b="0"/>
                  <wp:docPr id="1575256606" name="Grafik 1575256606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574360" name="Grafik 1855574360" descr="Lächel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8DA8942" wp14:editId="62D072B4">
                  <wp:extent cx="590400" cy="590400"/>
                  <wp:effectExtent l="0" t="0" r="0" b="0"/>
                  <wp:docPr id="1938481937" name="Grafik 1938481937" descr="Wein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275955" name="Grafik 1205275955" descr="Weinende Gesichtskontur mit einfarbiger Füllu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1CD5966" wp14:editId="6DEBA17A">
                  <wp:extent cx="590400" cy="590400"/>
                  <wp:effectExtent l="0" t="0" r="0" b="0"/>
                  <wp:docPr id="323955191" name="Grafik 323955191" descr="Mü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590645" name="Grafik 1317590645" descr="Müde Gesichtskontur mit einfarbiger Füllu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5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F6F7B3" w14:textId="77777777" w:rsidR="00927970" w:rsidRDefault="00927970" w:rsidP="008D712F"/>
    <w:p w14:paraId="16ED0AFF" w14:textId="77777777" w:rsidR="00464B19" w:rsidRDefault="00464B19" w:rsidP="008D712F"/>
    <w:p w14:paraId="3503A84B" w14:textId="07AE1437" w:rsidR="00464B19" w:rsidRPr="008D712F" w:rsidRDefault="00464B19" w:rsidP="00464B19">
      <w:pPr>
        <w:pStyle w:val="Titel"/>
        <w:rPr>
          <w:sz w:val="36"/>
          <w:szCs w:val="28"/>
        </w:rPr>
      </w:pPr>
      <w:r w:rsidRPr="00464B19">
        <w:rPr>
          <w:sz w:val="36"/>
          <w:szCs w:val="28"/>
        </w:rPr>
        <w:t>Stimmung</w:t>
      </w:r>
      <w:r>
        <w:rPr>
          <w:sz w:val="36"/>
          <w:szCs w:val="28"/>
        </w:rPr>
        <w:t xml:space="preserve">sabfrage – </w:t>
      </w:r>
      <w:r w:rsidRPr="00464B19">
        <w:rPr>
          <w:sz w:val="36"/>
          <w:szCs w:val="28"/>
        </w:rPr>
        <w:t>Team</w:t>
      </w:r>
    </w:p>
    <w:p w14:paraId="047FC70B" w14:textId="563A20DD" w:rsidR="00464B19" w:rsidRDefault="00464B19" w:rsidP="00464B19">
      <w:pPr>
        <w:pStyle w:val="Abbildung"/>
      </w:pPr>
      <w:r w:rsidRPr="00073C48">
        <w:rPr>
          <w:noProof/>
        </w:rPr>
        <w:drawing>
          <wp:inline distT="0" distB="0" distL="0" distR="0" wp14:anchorId="0F0BAF81" wp14:editId="0D1F336E">
            <wp:extent cx="5483021" cy="5234940"/>
            <wp:effectExtent l="19050" t="19050" r="22860" b="22860"/>
            <wp:docPr id="7" name="Grafik 7" descr="Ein Bild, das Diagram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Diagramm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950" cy="525683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464B19" w:rsidSect="009A405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12AA8" w14:textId="77777777" w:rsidR="00A87507" w:rsidRDefault="00A87507" w:rsidP="00795E78">
      <w:r>
        <w:separator/>
      </w:r>
    </w:p>
    <w:p w14:paraId="6F0E3CBB" w14:textId="77777777" w:rsidR="00A87507" w:rsidRDefault="00A87507" w:rsidP="00795E78"/>
    <w:p w14:paraId="103CB9A3" w14:textId="77777777" w:rsidR="00A87507" w:rsidRDefault="00A87507" w:rsidP="00795E78"/>
    <w:p w14:paraId="04AA64AE" w14:textId="77777777" w:rsidR="00A87507" w:rsidRDefault="00A87507" w:rsidP="00795E78"/>
    <w:p w14:paraId="17E51F1C" w14:textId="77777777" w:rsidR="00A87507" w:rsidRDefault="00A87507" w:rsidP="00795E78"/>
  </w:endnote>
  <w:endnote w:type="continuationSeparator" w:id="0">
    <w:p w14:paraId="00F4D89D" w14:textId="77777777" w:rsidR="00A87507" w:rsidRDefault="00A87507" w:rsidP="00795E78">
      <w:r>
        <w:continuationSeparator/>
      </w:r>
    </w:p>
    <w:p w14:paraId="4C26BD00" w14:textId="77777777" w:rsidR="00A87507" w:rsidRDefault="00A87507" w:rsidP="00795E78"/>
    <w:p w14:paraId="052D8B29" w14:textId="77777777" w:rsidR="00A87507" w:rsidRDefault="00A87507" w:rsidP="00795E78"/>
    <w:p w14:paraId="3F4060E3" w14:textId="77777777" w:rsidR="00A87507" w:rsidRDefault="00A87507" w:rsidP="00795E78"/>
    <w:p w14:paraId="23D1B8C3" w14:textId="77777777" w:rsidR="00A87507" w:rsidRDefault="00A87507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62754" w14:textId="77777777" w:rsidR="009B3FBD" w:rsidRDefault="009B3F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D1FA0" w14:textId="77777777" w:rsidR="009B3FBD" w:rsidRDefault="009B3FBD" w:rsidP="009B3FBD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0A630AE7" w14:textId="4D4C1210" w:rsidR="009B3FBD" w:rsidRDefault="009B3FBD" w:rsidP="009B3FBD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25161DE6" wp14:editId="56E94014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AE222C" w14:textId="01ECC93F" w:rsidR="009B3FBD" w:rsidRDefault="009B3FBD" w:rsidP="009B3FBD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C85CA48" wp14:editId="1CBC6148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61DE6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13AE222C" w14:textId="01ECC93F" w:rsidR="009B3FBD" w:rsidRDefault="009B3FBD" w:rsidP="009B3FBD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C85CA48" wp14:editId="1CBC6148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14A6083A" w14:textId="77777777" w:rsidR="009B3FBD" w:rsidRDefault="009B3FBD" w:rsidP="009B3FBD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D42F" w14:textId="77777777" w:rsidR="00A87507" w:rsidRDefault="00A87507" w:rsidP="00795E78">
      <w:r>
        <w:separator/>
      </w:r>
    </w:p>
    <w:p w14:paraId="7A35F3B3" w14:textId="77777777" w:rsidR="00A87507" w:rsidRDefault="00A87507" w:rsidP="00795E78"/>
    <w:p w14:paraId="02D31823" w14:textId="77777777" w:rsidR="00A87507" w:rsidRDefault="00A87507" w:rsidP="00795E78"/>
    <w:p w14:paraId="77519ECC" w14:textId="77777777" w:rsidR="00A87507" w:rsidRDefault="00A87507" w:rsidP="00795E78"/>
    <w:p w14:paraId="1145FF23" w14:textId="77777777" w:rsidR="00A87507" w:rsidRDefault="00A87507" w:rsidP="00795E78"/>
  </w:footnote>
  <w:footnote w:type="continuationSeparator" w:id="0">
    <w:p w14:paraId="18448FE8" w14:textId="77777777" w:rsidR="00A87507" w:rsidRDefault="00A87507" w:rsidP="00795E78">
      <w:r>
        <w:continuationSeparator/>
      </w:r>
    </w:p>
    <w:p w14:paraId="19517DF1" w14:textId="77777777" w:rsidR="00A87507" w:rsidRDefault="00A87507" w:rsidP="00795E78"/>
    <w:p w14:paraId="6659450A" w14:textId="77777777" w:rsidR="00A87507" w:rsidRDefault="00A87507" w:rsidP="00795E78"/>
    <w:p w14:paraId="09BA7D35" w14:textId="77777777" w:rsidR="00A87507" w:rsidRDefault="00A87507" w:rsidP="00795E78"/>
    <w:p w14:paraId="5262154C" w14:textId="77777777" w:rsidR="00A87507" w:rsidRDefault="00A87507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A600" w14:textId="77777777" w:rsidR="009B3FBD" w:rsidRDefault="009B3F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2318423A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D7033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64B19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205A"/>
    <w:rsid w:val="009A405B"/>
    <w:rsid w:val="009B138E"/>
    <w:rsid w:val="009B2DB7"/>
    <w:rsid w:val="009B3FBD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87507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36F74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table" w:styleId="Tabellenraster">
    <w:name w:val="Table Grid"/>
    <w:basedOn w:val="NormaleTabelle"/>
    <w:rsid w:val="00464B1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B3FBD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sv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120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2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E735C-ABE6-4CB3-9C8D-AC44A77F454C}"/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16</Words>
  <Characters>88</Characters>
  <Application>Microsoft Office Word</Application>
  <DocSecurity>0</DocSecurity>
  <Lines>88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8</cp:revision>
  <cp:lastPrinted>2024-06-13T12:30:00Z</cp:lastPrinted>
  <dcterms:created xsi:type="dcterms:W3CDTF">2023-04-16T12:10:00Z</dcterms:created>
  <dcterms:modified xsi:type="dcterms:W3CDTF">2024-06-13T12:31:00Z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364900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